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A24AB" w14:textId="77777777" w:rsidR="00A118ED" w:rsidRDefault="00A118ED" w:rsidP="00A11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MILLE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BAD7AC8" w14:textId="77777777" w:rsidR="00A118ED" w:rsidRDefault="00A118ED" w:rsidP="00A11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Banbury, Oxfordshire. Butcher.</w:t>
      </w:r>
    </w:p>
    <w:p w14:paraId="694C0925" w14:textId="77777777" w:rsidR="00A118ED" w:rsidRDefault="00A118ED" w:rsidP="00A118ED">
      <w:pPr>
        <w:rPr>
          <w:rFonts w:ascii="Times New Roman" w:hAnsi="Times New Roman" w:cs="Times New Roman"/>
        </w:rPr>
      </w:pPr>
    </w:p>
    <w:p w14:paraId="2507BD04" w14:textId="77777777" w:rsidR="00A118ED" w:rsidRDefault="00A118ED" w:rsidP="00A118ED">
      <w:pPr>
        <w:rPr>
          <w:rFonts w:ascii="Times New Roman" w:hAnsi="Times New Roman" w:cs="Times New Roman"/>
        </w:rPr>
      </w:pPr>
    </w:p>
    <w:p w14:paraId="34EAFD7F" w14:textId="77777777" w:rsidR="00A118ED" w:rsidRDefault="00A118ED" w:rsidP="00A11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Saunders(q.v.) brought a plaint of debt against him, Richard</w:t>
      </w:r>
    </w:p>
    <w:p w14:paraId="360BD012" w14:textId="77777777" w:rsidR="00A118ED" w:rsidRDefault="00A118ED" w:rsidP="00A11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Slye</w:t>
      </w:r>
      <w:proofErr w:type="spellEnd"/>
      <w:r>
        <w:rPr>
          <w:rFonts w:ascii="Times New Roman" w:hAnsi="Times New Roman" w:cs="Times New Roman"/>
        </w:rPr>
        <w:t xml:space="preserve"> of Banbury(q.v.), Thomas </w:t>
      </w:r>
      <w:proofErr w:type="spellStart"/>
      <w:r>
        <w:rPr>
          <w:rFonts w:ascii="Times New Roman" w:hAnsi="Times New Roman" w:cs="Times New Roman"/>
        </w:rPr>
        <w:t>Colleyll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Aynho</w:t>
      </w:r>
      <w:proofErr w:type="spellEnd"/>
      <w:r>
        <w:rPr>
          <w:rFonts w:ascii="Times New Roman" w:hAnsi="Times New Roman" w:cs="Times New Roman"/>
        </w:rPr>
        <w:t>, Northamptonshire(q.v.),</w:t>
      </w:r>
    </w:p>
    <w:p w14:paraId="7E3A21B2" w14:textId="77777777" w:rsidR="00A118ED" w:rsidRDefault="00A118ED" w:rsidP="00A11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Richard Unknown, Prior of </w:t>
      </w:r>
      <w:proofErr w:type="spellStart"/>
      <w:r>
        <w:rPr>
          <w:rFonts w:ascii="Times New Roman" w:hAnsi="Times New Roman" w:cs="Times New Roman"/>
        </w:rPr>
        <w:t>Wroxton</w:t>
      </w:r>
      <w:proofErr w:type="spellEnd"/>
      <w:r>
        <w:rPr>
          <w:rFonts w:ascii="Times New Roman" w:hAnsi="Times New Roman" w:cs="Times New Roman"/>
        </w:rPr>
        <w:t>(q.v.).</w:t>
      </w:r>
    </w:p>
    <w:p w14:paraId="172B9DBB" w14:textId="77777777" w:rsidR="00A118ED" w:rsidRDefault="00A118ED" w:rsidP="00A11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F4ED058" w14:textId="77777777" w:rsidR="00A118ED" w:rsidRDefault="00A118ED" w:rsidP="00A118ED">
      <w:pPr>
        <w:rPr>
          <w:rFonts w:ascii="Times New Roman" w:hAnsi="Times New Roman" w:cs="Times New Roman"/>
        </w:rPr>
      </w:pPr>
    </w:p>
    <w:p w14:paraId="0D9BAFC4" w14:textId="77777777" w:rsidR="00A118ED" w:rsidRDefault="00A118ED" w:rsidP="00A118ED">
      <w:pPr>
        <w:rPr>
          <w:rFonts w:ascii="Times New Roman" w:hAnsi="Times New Roman" w:cs="Times New Roman"/>
        </w:rPr>
      </w:pPr>
    </w:p>
    <w:p w14:paraId="28B2A5FB" w14:textId="77777777" w:rsidR="00A118ED" w:rsidRPr="00044D69" w:rsidRDefault="00A118ED" w:rsidP="00A118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December 2018</w:t>
      </w:r>
    </w:p>
    <w:p w14:paraId="71E3F4E3" w14:textId="77777777" w:rsidR="006B2F86" w:rsidRPr="00A118ED" w:rsidRDefault="00A118ED" w:rsidP="00A118ED">
      <w:bookmarkStart w:id="0" w:name="_GoBack"/>
      <w:bookmarkEnd w:id="0"/>
    </w:p>
    <w:sectPr w:rsidR="006B2F86" w:rsidRPr="00A118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0850A" w14:textId="77777777" w:rsidR="00A118ED" w:rsidRDefault="00A118ED" w:rsidP="00E71FC3">
      <w:r>
        <w:separator/>
      </w:r>
    </w:p>
  </w:endnote>
  <w:endnote w:type="continuationSeparator" w:id="0">
    <w:p w14:paraId="45F6987E" w14:textId="77777777" w:rsidR="00A118ED" w:rsidRDefault="00A118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15B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6A61E" w14:textId="77777777" w:rsidR="00A118ED" w:rsidRDefault="00A118ED" w:rsidP="00E71FC3">
      <w:r>
        <w:separator/>
      </w:r>
    </w:p>
  </w:footnote>
  <w:footnote w:type="continuationSeparator" w:id="0">
    <w:p w14:paraId="7D8309B8" w14:textId="77777777" w:rsidR="00A118ED" w:rsidRDefault="00A118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8ED"/>
    <w:rsid w:val="001A7C09"/>
    <w:rsid w:val="00577BD5"/>
    <w:rsid w:val="00656CBA"/>
    <w:rsid w:val="006A1F77"/>
    <w:rsid w:val="00733BE7"/>
    <w:rsid w:val="00A118E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DF98A"/>
  <w15:chartTrackingRefBased/>
  <w15:docId w15:val="{F12D778D-4B5F-4E87-BEDA-10DB12A2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18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2018-12-18T19:26:00Z</dcterms:created>
  <dcterms:modified xsi:type="dcterms:W3CDTF">2018-12-18T19:28:00Z</dcterms:modified>
</cp:coreProperties>
</file>